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B40F7B" w:rsidRDefault="00B40F7B" w:rsidP="006F5350"/>
    <w:p w:rsidR="00B40F7B" w:rsidRDefault="00B40F7B" w:rsidP="006F5350"/>
    <w:p w:rsidR="00907A5B" w:rsidRDefault="00907A5B" w:rsidP="00615858">
      <w:pPr>
        <w:pStyle w:val="Titolocopertina"/>
      </w:pPr>
      <w:bookmarkStart w:id="0" w:name="BookmarkTitolo"/>
      <w:bookmarkEnd w:id="0"/>
    </w:p>
    <w:p w:rsidR="00B40F7B" w:rsidRPr="003D389D" w:rsidRDefault="00720ED7" w:rsidP="00615858">
      <w:pPr>
        <w:pStyle w:val="Titolocopertina"/>
      </w:pPr>
      <w:r>
        <w:t xml:space="preserve">Allegato n. </w:t>
      </w:r>
      <w:r w:rsidR="00A72E0D">
        <w:t>3</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661925" w:rsidRPr="0013317F" w:rsidRDefault="00907A5B" w:rsidP="00661925">
      <w:pPr>
        <w:rPr>
          <w:b/>
          <w:caps/>
        </w:rPr>
      </w:pPr>
      <w:r w:rsidRPr="0013317F">
        <w:rPr>
          <w:b/>
        </w:rPr>
        <w:t xml:space="preserve">Gara a procedura aperta ai sensi del D. Lgs. 50/2016 e s.m.i., </w:t>
      </w:r>
      <w:r w:rsidR="0013317F" w:rsidRPr="0013317F">
        <w:rPr>
          <w:b/>
        </w:rPr>
        <w:t xml:space="preserve">per l’affidamento </w:t>
      </w:r>
      <w:r w:rsidR="00661925" w:rsidRPr="0013317F">
        <w:rPr>
          <w:b/>
        </w:rPr>
        <w:t xml:space="preserve">del servizio di gestione </w:t>
      </w:r>
      <w:r w:rsidR="0013317F" w:rsidRPr="0013317F">
        <w:rPr>
          <w:b/>
        </w:rPr>
        <w:t>d</w:t>
      </w:r>
      <w:r w:rsidR="00661925" w:rsidRPr="0013317F">
        <w:rPr>
          <w:b/>
        </w:rPr>
        <w:t xml:space="preserve">ei </w:t>
      </w:r>
      <w:r w:rsidR="0013317F" w:rsidRPr="0013317F">
        <w:rPr>
          <w:b/>
        </w:rPr>
        <w:t>p</w:t>
      </w:r>
      <w:r w:rsidR="00661925" w:rsidRPr="0013317F">
        <w:rPr>
          <w:b/>
        </w:rPr>
        <w:t xml:space="preserve">residi </w:t>
      </w:r>
      <w:r w:rsidR="0013317F" w:rsidRPr="0013317F">
        <w:rPr>
          <w:b/>
        </w:rPr>
        <w:t>s</w:t>
      </w:r>
      <w:r w:rsidR="00661925" w:rsidRPr="0013317F">
        <w:rPr>
          <w:b/>
        </w:rPr>
        <w:t xml:space="preserve">anitari </w:t>
      </w:r>
      <w:r w:rsidR="0013317F" w:rsidRPr="0013317F">
        <w:rPr>
          <w:b/>
        </w:rPr>
        <w:t>d</w:t>
      </w:r>
      <w:r w:rsidR="00661925" w:rsidRPr="0013317F">
        <w:rPr>
          <w:b/>
        </w:rPr>
        <w:t xml:space="preserve">i </w:t>
      </w:r>
      <w:r w:rsidR="0013317F" w:rsidRPr="0013317F">
        <w:rPr>
          <w:b/>
        </w:rPr>
        <w:t>p</w:t>
      </w:r>
      <w:r w:rsidR="00661925" w:rsidRPr="0013317F">
        <w:rPr>
          <w:b/>
        </w:rPr>
        <w:t xml:space="preserve">rimo </w:t>
      </w:r>
      <w:r w:rsidR="0013317F" w:rsidRPr="0013317F">
        <w:rPr>
          <w:b/>
        </w:rPr>
        <w:t>i</w:t>
      </w:r>
      <w:r w:rsidR="00661925" w:rsidRPr="0013317F">
        <w:rPr>
          <w:b/>
        </w:rPr>
        <w:t xml:space="preserve">ntervento </w:t>
      </w:r>
      <w:r w:rsidR="0013317F" w:rsidRPr="0013317F">
        <w:rPr>
          <w:b/>
        </w:rPr>
        <w:t>m</w:t>
      </w:r>
      <w:r w:rsidR="00661925" w:rsidRPr="0013317F">
        <w:rPr>
          <w:b/>
        </w:rPr>
        <w:t xml:space="preserve">edico </w:t>
      </w:r>
      <w:r w:rsidR="0013317F" w:rsidRPr="0013317F">
        <w:rPr>
          <w:b/>
        </w:rPr>
        <w:t>p</w:t>
      </w:r>
      <w:r w:rsidR="00661925" w:rsidRPr="0013317F">
        <w:rPr>
          <w:b/>
        </w:rPr>
        <w:t xml:space="preserve">resso </w:t>
      </w:r>
      <w:r w:rsidR="0013317F" w:rsidRPr="0013317F">
        <w:rPr>
          <w:b/>
        </w:rPr>
        <w:t>l</w:t>
      </w:r>
      <w:r w:rsidR="00661925" w:rsidRPr="0013317F">
        <w:rPr>
          <w:b/>
        </w:rPr>
        <w:t xml:space="preserve">e </w:t>
      </w:r>
      <w:r w:rsidR="0013317F" w:rsidRPr="0013317F">
        <w:rPr>
          <w:b/>
        </w:rPr>
        <w:t>s</w:t>
      </w:r>
      <w:r w:rsidR="00661925" w:rsidRPr="0013317F">
        <w:rPr>
          <w:b/>
        </w:rPr>
        <w:t xml:space="preserve">edi </w:t>
      </w:r>
      <w:r w:rsidR="0013317F" w:rsidRPr="0013317F">
        <w:rPr>
          <w:b/>
        </w:rPr>
        <w:t xml:space="preserve">di via XX </w:t>
      </w:r>
      <w:r w:rsidR="00661925" w:rsidRPr="0013317F">
        <w:rPr>
          <w:b/>
        </w:rPr>
        <w:t xml:space="preserve">Settembre </w:t>
      </w:r>
      <w:r w:rsidR="0013317F" w:rsidRPr="0013317F">
        <w:rPr>
          <w:b/>
        </w:rPr>
        <w:t xml:space="preserve">e di via </w:t>
      </w:r>
      <w:r w:rsidR="00661925" w:rsidRPr="0013317F">
        <w:rPr>
          <w:b/>
        </w:rPr>
        <w:t xml:space="preserve">Atanasio Soldati </w:t>
      </w:r>
      <w:r w:rsidR="0013317F" w:rsidRPr="0013317F">
        <w:rPr>
          <w:b/>
        </w:rPr>
        <w:t>d</w:t>
      </w:r>
      <w:r w:rsidR="00661925" w:rsidRPr="0013317F">
        <w:rPr>
          <w:b/>
        </w:rPr>
        <w:t xml:space="preserve">el Ministero </w:t>
      </w:r>
      <w:r w:rsidR="0013317F" w:rsidRPr="0013317F">
        <w:rPr>
          <w:b/>
        </w:rPr>
        <w:t>d</w:t>
      </w:r>
      <w:r w:rsidR="00661925" w:rsidRPr="0013317F">
        <w:rPr>
          <w:b/>
        </w:rPr>
        <w:t xml:space="preserve">ell’economia </w:t>
      </w:r>
      <w:r w:rsidR="0013317F" w:rsidRPr="0013317F">
        <w:rPr>
          <w:b/>
        </w:rPr>
        <w:t>e</w:t>
      </w:r>
      <w:r w:rsidR="00661925" w:rsidRPr="0013317F">
        <w:rPr>
          <w:b/>
        </w:rPr>
        <w:t xml:space="preserve"> </w:t>
      </w:r>
      <w:r w:rsidR="0013317F" w:rsidRPr="0013317F">
        <w:rPr>
          <w:b/>
        </w:rPr>
        <w:t>d</w:t>
      </w:r>
      <w:r w:rsidR="00661925" w:rsidRPr="0013317F">
        <w:rPr>
          <w:b/>
        </w:rPr>
        <w:t>elle Finanze- Ed.2</w:t>
      </w:r>
    </w:p>
    <w:p w:rsidR="00B40F7B" w:rsidRPr="0013317F" w:rsidRDefault="00B40F7B" w:rsidP="00615858">
      <w:pPr>
        <w:pStyle w:val="Titoli14bold"/>
        <w:rPr>
          <w:b w:val="0"/>
          <w:sz w:val="20"/>
        </w:rPr>
      </w:pP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 xml:space="preserve">Si impegna, inoltre, ad adempiere agli obblighi di informativa e di consenso, ove necessario, nei confronti delle persone fisiche (Interessati) di cui sono forniti dati personali nell’ambito della procedura di </w:t>
      </w:r>
      <w:r w:rsidRPr="00CA37D0">
        <w:rPr>
          <w:lang w:eastAsia="ar-SA"/>
        </w:rPr>
        <w:lastRenderedPageBreak/>
        <w:t>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650707">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62F" w:rsidRDefault="000D362F">
      <w:r>
        <w:separator/>
      </w:r>
    </w:p>
  </w:endnote>
  <w:endnote w:type="continuationSeparator" w:id="0">
    <w:p w:rsidR="000D362F" w:rsidRDefault="000D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707" w:rsidRDefault="0065070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650707">
      <w:rPr>
        <w:rStyle w:val="Numeropagina"/>
        <w:noProof/>
        <w:color w:val="000000"/>
      </w:rPr>
      <w:t>2</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650707">
      <w:rPr>
        <w:rStyle w:val="Numeropagina"/>
        <w:noProof/>
        <w:color w:val="000000"/>
      </w:rPr>
      <w:t>3</w:t>
    </w:r>
    <w:r w:rsidRPr="00B441A1">
      <w:rPr>
        <w:rStyle w:val="Numeropagina"/>
        <w:color w:val="000000"/>
      </w:rPr>
      <w:fldChar w:fldCharType="end"/>
    </w:r>
  </w:p>
  <w:p w:rsidR="00907A5B" w:rsidRPr="0013317F" w:rsidRDefault="00907A5B" w:rsidP="00907A5B">
    <w:pPr>
      <w:pStyle w:val="Pidipagina"/>
    </w:pPr>
    <w:bookmarkStart w:id="1" w:name="BookmarkCodicePdP"/>
    <w:bookmarkEnd w:id="1"/>
    <w:r w:rsidRPr="00907A5B">
      <w:t>Gara a procedura aperta ai sensi del D.</w:t>
    </w:r>
    <w:r>
      <w:t xml:space="preserve"> </w:t>
    </w:r>
    <w:r w:rsidRPr="00907A5B">
      <w:t xml:space="preserve">Lgs. 50/2016 e s.m.i., per </w:t>
    </w:r>
    <w:r w:rsidR="0013317F" w:rsidRPr="0013317F">
      <w:t>l’affidamento del servizio di gestione dei presidi sanitari di primo intervento medico presso le sedi di via XX Settembre e di via Atanasio Soldati del Ministero dell’economia e delle Finanze- Ed.2</w:t>
    </w:r>
  </w:p>
  <w:p w:rsidR="00292308" w:rsidRPr="0038642B" w:rsidRDefault="00650707" w:rsidP="00907A5B">
    <w:pPr>
      <w:pStyle w:val="Pidipagina"/>
    </w:pPr>
    <w:r>
      <w:t xml:space="preserve">Modulo di </w:t>
    </w:r>
    <w:r>
      <w:t>dichiarazione</w:t>
    </w: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707" w:rsidRDefault="0065070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62F" w:rsidRDefault="000D362F">
      <w:r>
        <w:separator/>
      </w:r>
    </w:p>
  </w:footnote>
  <w:footnote w:type="continuationSeparator" w:id="0">
    <w:p w:rsidR="000D362F" w:rsidRDefault="000D3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0672F1" w:rsidRDefault="000D362F">
    <w:pPr>
      <w:pStyle w:val="TAGTECNICI"/>
    </w:pPr>
    <w:sdt>
      <w:sdtPr>
        <w:alias w:val="NomeTemplate"/>
        <w:tag w:val="Version_3_0"/>
        <w:id w:val="-1159004941"/>
        <w:lock w:val="sdtContentLocked"/>
      </w:sdtPr>
      <w:sdtEndPr/>
      <w:sdtContent>
        <w:r w:rsidR="00764F44">
          <w:t>ALL46TTT</w:t>
        </w:r>
      </w:sdtContent>
    </w:sdt>
  </w:p>
  <w:p w:rsidR="000672F1" w:rsidRDefault="000672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672F1"/>
    <w:rsid w:val="0009008E"/>
    <w:rsid w:val="00096FDF"/>
    <w:rsid w:val="000A21A9"/>
    <w:rsid w:val="000A7D87"/>
    <w:rsid w:val="000B5021"/>
    <w:rsid w:val="000D362F"/>
    <w:rsid w:val="000E3521"/>
    <w:rsid w:val="000F15E3"/>
    <w:rsid w:val="000F268D"/>
    <w:rsid w:val="000F3C2A"/>
    <w:rsid w:val="00104A0E"/>
    <w:rsid w:val="00130F3E"/>
    <w:rsid w:val="0013317F"/>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86070"/>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50707"/>
    <w:rsid w:val="00660977"/>
    <w:rsid w:val="00661925"/>
    <w:rsid w:val="006A3AC5"/>
    <w:rsid w:val="006E2F19"/>
    <w:rsid w:val="006E46CD"/>
    <w:rsid w:val="006F5350"/>
    <w:rsid w:val="0071261F"/>
    <w:rsid w:val="00720ED7"/>
    <w:rsid w:val="00727522"/>
    <w:rsid w:val="007330B3"/>
    <w:rsid w:val="00746B8F"/>
    <w:rsid w:val="00750BB6"/>
    <w:rsid w:val="007551ED"/>
    <w:rsid w:val="00764F44"/>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9F4BD5"/>
    <w:rsid w:val="00A018F9"/>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E1E53"/>
    <w:rsid w:val="00EF44F3"/>
    <w:rsid w:val="00EF5A7E"/>
    <w:rsid w:val="00EF6C1F"/>
    <w:rsid w:val="00F01BFC"/>
    <w:rsid w:val="00F06CCB"/>
    <w:rsid w:val="00F07DD2"/>
    <w:rsid w:val="00F157DE"/>
    <w:rsid w:val="00F31684"/>
    <w:rsid w:val="00F31904"/>
    <w:rsid w:val="00F344A2"/>
    <w:rsid w:val="00F3716E"/>
    <w:rsid w:val="00F67DED"/>
    <w:rsid w:val="00F73B22"/>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29294"/>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46D47C-7C9D-4971-B18B-76F89E63B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6</TotalTime>
  <Pages>1</Pages>
  <Words>513</Words>
  <Characters>2927</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3434</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Del Sole Massimo</cp:lastModifiedBy>
  <cp:revision>7</cp:revision>
  <dcterms:created xsi:type="dcterms:W3CDTF">2023-04-19T14:11:00Z</dcterms:created>
  <dcterms:modified xsi:type="dcterms:W3CDTF">2023-05-08T09:53:00Z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25CEF2BA-9EE3-4581-BA5A-BB59D092CF22}" pid="4" name="NomeTemplate">
    <vt:lpwstr>ALL46TTT</vt:lpwstr>
  </property>
  <property fmtid="{99ECE6C4-448C-44F0-8C04-EC9943EC4516}" pid="5" name="MajorVersion">
    <vt:lpwstr>3</vt:lpwstr>
  </property>
  <property fmtid="{6DBA033C-B00B-48EF-8EF5-5EA0ED8003AD}"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